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7E2E19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16E520CB" w:rsidR="006F7F91" w:rsidRPr="005425EF" w:rsidRDefault="00E713AB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DM01AVGR6LV95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="00D761FD">
        <w:rPr>
          <w:rFonts w:asciiTheme="minorHAnsi" w:hAnsiTheme="minorHAnsi"/>
          <w:szCs w:val="20"/>
        </w:rPr>
        <w:tab/>
      </w:r>
      <w:r w:rsidR="000966DD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DM01AVGR6LV95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3A0B423A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="001A35E9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F75411A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04F4009" w14:textId="42FB21FE" w:rsidR="00A9040A" w:rsidRPr="00A9040A" w:rsidRDefault="00A9040A" w:rsidP="006F7F91">
      <w:pPr>
        <w:ind w:left="360"/>
        <w:rPr>
          <w:rStyle w:val="Hervorhebung"/>
          <w:color w:val="auto"/>
        </w:rPr>
      </w:pPr>
      <w:r w:rsidRPr="00A9040A">
        <w:rPr>
          <w:rStyle w:val="Hervorhebung"/>
          <w:color w:val="9BBB59"/>
        </w:rPr>
        <w:t>Register_DM01AVGR6LV95_V2.Ili</w:t>
      </w:r>
      <w:r>
        <w:rPr>
          <w:rStyle w:val="Hervorhebung"/>
          <w:color w:val="9BBB59"/>
        </w:rPr>
        <w:tab/>
      </w:r>
      <w:r>
        <w:rPr>
          <w:rStyle w:val="Hervorhebung"/>
          <w:color w:val="9BBB59"/>
        </w:rPr>
        <w:tab/>
      </w:r>
      <w:r w:rsidRPr="00A9040A">
        <w:rPr>
          <w:rFonts w:asciiTheme="minorHAnsi" w:hAnsiTheme="minorHAnsi"/>
          <w:szCs w:val="20"/>
        </w:rPr>
        <w:t>INTERLIS1.</w:t>
      </w:r>
      <w:r w:rsidRPr="00A9040A">
        <w:rPr>
          <w:rStyle w:val="Hervorhebung"/>
          <w:color w:val="auto"/>
        </w:rPr>
        <w:t>Register_DM01AVGR6LV95_V2</w:t>
      </w:r>
      <w:r w:rsidRPr="00A9040A">
        <w:rPr>
          <w:rFonts w:asciiTheme="minorHAnsi" w:hAnsiTheme="minorHAnsi"/>
          <w:szCs w:val="20"/>
        </w:rPr>
        <w:t xml:space="preserve"> 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0B01B458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E713AB">
        <w:rPr>
          <w:rStyle w:val="Hervorhebung"/>
          <w:color w:val="9BBB59"/>
        </w:rPr>
        <w:t>DM01AVGR6LV95</w:t>
      </w:r>
      <w:r w:rsidRPr="00BE7813">
        <w:rPr>
          <w:rStyle w:val="Hervorhebung"/>
          <w:color w:val="9BBB59"/>
        </w:rPr>
        <w:t>.TXT</w:t>
      </w:r>
    </w:p>
    <w:p w14:paraId="268D6B64" w14:textId="7D6ED236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E713AB">
        <w:rPr>
          <w:rStyle w:val="Hervorhebung"/>
          <w:color w:val="9BBB59"/>
        </w:rPr>
        <w:t>DM01AVGR6LV95</w:t>
      </w:r>
      <w:r w:rsidRPr="00BE7813">
        <w:rPr>
          <w:rStyle w:val="Hervorhebung"/>
          <w:color w:val="9BBB59"/>
        </w:rPr>
        <w:t>.TXT</w:t>
      </w:r>
    </w:p>
    <w:p w14:paraId="222D3A17" w14:textId="0ED960A1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E713AB">
        <w:rPr>
          <w:rStyle w:val="Hervorhebung"/>
          <w:color w:val="9BBB59"/>
        </w:rPr>
        <w:t>DM01AVGR6LV95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31DB8EA3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E713AB">
        <w:rPr>
          <w:rStyle w:val="Hervorhebung"/>
          <w:color w:val="9BBB59"/>
        </w:rPr>
        <w:t>DM01AVGR6LV95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30228AD6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E713AB">
        <w:rPr>
          <w:rStyle w:val="Hervorhebung"/>
          <w:color w:val="9BBB59"/>
        </w:rPr>
        <w:t>DM01AVGR6LV95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63E71ADD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E713AB">
        <w:rPr>
          <w:rStyle w:val="Hervorhebung"/>
          <w:color w:val="9BBB59"/>
        </w:rPr>
        <w:t>DM01AVGR6LV95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43F1EB8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E713AB">
        <w:rPr>
          <w:rStyle w:val="Hervorhebung"/>
          <w:color w:val="9BBB59"/>
        </w:rPr>
        <w:t>DM01AVGR6LV95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0E0A3D40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E713AB">
        <w:rPr>
          <w:rStyle w:val="Hervorhebung"/>
          <w:color w:val="9BBB59"/>
        </w:rPr>
        <w:t>DM01AVGR6LV95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37454A5F" w:rsidR="006F7F91" w:rsidRPr="00E57B47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  <w:r w:rsidR="000D2BBE" w:rsidRPr="000A4C2A">
        <w:rPr>
          <w:rFonts w:asciiTheme="minorHAnsi" w:hAnsiTheme="minorHAnsi"/>
          <w:szCs w:val="20"/>
        </w:rPr>
        <w:t xml:space="preserve">oder </w:t>
      </w:r>
      <w:r w:rsidR="000D2BBE">
        <w:rPr>
          <w:rFonts w:asciiTheme="minorHAnsi" w:hAnsiTheme="minorHAnsi"/>
          <w:szCs w:val="20"/>
        </w:rPr>
        <w:t xml:space="preserve">Definitionen </w:t>
      </w:r>
      <w:r w:rsidR="000D2BBE" w:rsidRPr="000A4C2A">
        <w:rPr>
          <w:rFonts w:asciiTheme="minorHAnsi" w:hAnsiTheme="minorHAnsi"/>
          <w:szCs w:val="20"/>
        </w:rPr>
        <w:t>importieren</w:t>
      </w:r>
    </w:p>
    <w:p w14:paraId="7842F666" w14:textId="5CB1B150" w:rsidR="000D2BBE" w:rsidRPr="000D2BBE" w:rsidRDefault="000D2BBE" w:rsidP="000D2BBE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0D2BBE">
        <w:rPr>
          <w:rStyle w:val="Hervorhebung"/>
          <w:color w:val="9BBB59"/>
        </w:rPr>
        <w:t>MittelBildung_</w:t>
      </w:r>
      <w:r w:rsidR="00E713AB">
        <w:rPr>
          <w:rStyle w:val="Hervorhebung"/>
          <w:color w:val="9BBB59"/>
        </w:rPr>
        <w:t>DM01AVGR6LV95</w:t>
      </w:r>
      <w:r w:rsidRPr="000D2BBE">
        <w:rPr>
          <w:rStyle w:val="Hervorhebung"/>
          <w:color w:val="9BBB59"/>
        </w:rPr>
        <w:t>.TXT</w:t>
      </w:r>
    </w:p>
    <w:p w14:paraId="3B7C8D6B" w14:textId="77777777" w:rsidR="006F7F91" w:rsidRPr="00E57B47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2CED1B44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E7813">
        <w:rPr>
          <w:rStyle w:val="Hervorhebung"/>
          <w:color w:val="9BBB59"/>
        </w:rPr>
        <w:t>ArtCode_</w:t>
      </w:r>
      <w:r w:rsidR="00E713AB">
        <w:rPr>
          <w:rStyle w:val="Hervorhebung"/>
          <w:color w:val="9BBB59"/>
        </w:rPr>
        <w:t>DM01AVGR6LV95</w:t>
      </w:r>
      <w:r w:rsidR="006F7F91" w:rsidRPr="002942B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56185B0A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E713AB">
        <w:rPr>
          <w:rStyle w:val="Hervorhebung"/>
          <w:color w:val="9BBB59"/>
        </w:rPr>
        <w:t>DM01AVGR6LV95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092A6385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E713AB">
        <w:rPr>
          <w:rStyle w:val="Hervorhebung"/>
          <w:color w:val="9BBB59"/>
        </w:rPr>
        <w:t>DM01AVGR6LV95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Drucklistensprache einstellen</w:t>
      </w:r>
    </w:p>
    <w:p w14:paraId="5752E9A4" w14:textId="12CCE506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Lokalisierung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4FD32191" w14:textId="77777777" w:rsidR="001A35E9" w:rsidRPr="00FC5C7E" w:rsidRDefault="001A35E9" w:rsidP="001A35E9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373C2D2C" w14:textId="091EDDFB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 w:rsidR="00E57B47"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 w:rsidR="00E57B47"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2B699178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E713AB">
        <w:rPr>
          <w:rStyle w:val="Hervorhebung"/>
          <w:color w:val="9BBB59"/>
        </w:rPr>
        <w:t>DM01AVGR6LV95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38D6E7EF" w:rsidR="006F7F91" w:rsidRPr="00E57B47" w:rsidRDefault="006F7F91" w:rsidP="00E57B47">
      <w:pPr>
        <w:ind w:left="720"/>
        <w:rPr>
          <w:rStyle w:val="Hervorhebung"/>
          <w:color w:val="9BBB59"/>
        </w:rPr>
      </w:pPr>
      <w:r w:rsidRPr="00E57B47">
        <w:rPr>
          <w:rStyle w:val="Hervorhebung"/>
          <w:iCs w:val="0"/>
          <w:color w:val="000000" w:themeColor="text1"/>
        </w:rPr>
        <w:t>Lade Abfrage von Datei:</w:t>
      </w:r>
      <w:r w:rsidRPr="00E57B47">
        <w:rPr>
          <w:rStyle w:val="Hervorhebung"/>
          <w:color w:val="9BBB59"/>
        </w:rPr>
        <w:tab/>
      </w:r>
      <w:r w:rsidRPr="00E57B47">
        <w:rPr>
          <w:rStyle w:val="Hervorhebung"/>
          <w:color w:val="9BBB59"/>
        </w:rPr>
        <w:tab/>
      </w:r>
      <w:r w:rsidR="00222947" w:rsidRPr="00222947">
        <w:rPr>
          <w:rStyle w:val="Hervorhebung"/>
          <w:color w:val="9BBB59"/>
        </w:rPr>
        <w:t>Abf_AV_</w:t>
      </w:r>
      <w:r w:rsidR="00E713AB">
        <w:rPr>
          <w:rStyle w:val="Hervorhebung"/>
          <w:color w:val="9BBB59"/>
        </w:rPr>
        <w:t>DM01AVGR6LV95</w:t>
      </w:r>
      <w:r w:rsidRPr="002942BB">
        <w:rPr>
          <w:rStyle w:val="Hervorhebung"/>
          <w:color w:val="9BBB59"/>
        </w:rPr>
        <w:t>.txt</w:t>
      </w:r>
    </w:p>
    <w:p w14:paraId="56CD92AC" w14:textId="57FD24ED" w:rsidR="006F7F91" w:rsidRPr="00E57B47" w:rsidRDefault="006F7F91" w:rsidP="00E57B47">
      <w:pPr>
        <w:ind w:left="720"/>
        <w:rPr>
          <w:rStyle w:val="Hervorhebung"/>
          <w:iCs w:val="0"/>
          <w:color w:val="9BBB59"/>
        </w:rPr>
      </w:pPr>
      <w:r w:rsidRPr="00E57B47">
        <w:rPr>
          <w:rStyle w:val="Hervorhebung"/>
          <w:color w:val="000000" w:themeColor="text1"/>
        </w:rPr>
        <w:t>Lade Legende von Datei:</w:t>
      </w:r>
      <w:r w:rsidRPr="00E57B47">
        <w:rPr>
          <w:rStyle w:val="Hervorhebung"/>
          <w:color w:val="9BBB59"/>
        </w:rPr>
        <w:tab/>
      </w:r>
      <w:r w:rsidRPr="00E57B47">
        <w:rPr>
          <w:rStyle w:val="Hervorhebung"/>
          <w:color w:val="9BBB59"/>
        </w:rPr>
        <w:tab/>
      </w:r>
      <w:r w:rsidR="00222947" w:rsidRPr="00E57B47">
        <w:rPr>
          <w:rStyle w:val="Hervorhebung"/>
          <w:iCs w:val="0"/>
          <w:color w:val="9BBB59"/>
        </w:rPr>
        <w:t>Leg_PfdGB_</w:t>
      </w:r>
      <w:r w:rsidR="00E713AB">
        <w:rPr>
          <w:rStyle w:val="Hervorhebung"/>
          <w:iCs w:val="0"/>
          <w:color w:val="9BBB59"/>
        </w:rPr>
        <w:t>DM01AVGR6LV95</w:t>
      </w:r>
      <w:r w:rsidRPr="00E57B47">
        <w:rPr>
          <w:rStyle w:val="Hervorhebung"/>
          <w:iCs w:val="0"/>
          <w:color w:val="9BBB59"/>
        </w:rPr>
        <w:t xml:space="preserve">.txt </w:t>
      </w:r>
    </w:p>
    <w:p w14:paraId="2780BC4F" w14:textId="034123AF" w:rsidR="006F7F91" w:rsidRPr="00E57B47" w:rsidRDefault="006F7F91" w:rsidP="00E57B47">
      <w:pPr>
        <w:ind w:left="720"/>
        <w:rPr>
          <w:rStyle w:val="Hervorhebung"/>
          <w:color w:val="9BBB59"/>
        </w:rPr>
      </w:pPr>
      <w:r w:rsidRPr="00E57B47">
        <w:rPr>
          <w:rStyle w:val="Hervorhebung"/>
          <w:iCs w:val="0"/>
          <w:color w:val="000000" w:themeColor="text1"/>
        </w:rPr>
        <w:t>Lade Grössenfaktoren von Datei:</w:t>
      </w:r>
      <w:r w:rsidRPr="00E57B47">
        <w:rPr>
          <w:rStyle w:val="Hervorhebung"/>
          <w:iCs w:val="0"/>
          <w:color w:val="9BBB59"/>
        </w:rPr>
        <w:tab/>
      </w:r>
      <w:r w:rsidRPr="002942BB">
        <w:rPr>
          <w:rStyle w:val="Hervorhebung"/>
          <w:color w:val="9BBB59"/>
        </w:rPr>
        <w:t>Fak_</w:t>
      </w:r>
      <w:r w:rsidR="00E713AB">
        <w:rPr>
          <w:rStyle w:val="Hervorhebung"/>
          <w:color w:val="9BBB59"/>
        </w:rPr>
        <w:t>DM01AVGR6LV95</w:t>
      </w:r>
      <w:r w:rsidRPr="002942BB">
        <w:rPr>
          <w:rStyle w:val="Hervorhebung"/>
          <w:color w:val="9BBB59"/>
        </w:rPr>
        <w:t>.txt</w:t>
      </w:r>
      <w:bookmarkStart w:id="4" w:name="_GoBack"/>
      <w:bookmarkEnd w:id="4"/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7586C" w14:textId="77777777" w:rsidR="007E2E19" w:rsidRDefault="007E2E19" w:rsidP="00254025">
      <w:pPr>
        <w:spacing w:after="0"/>
      </w:pPr>
      <w:r>
        <w:separator/>
      </w:r>
    </w:p>
  </w:endnote>
  <w:endnote w:type="continuationSeparator" w:id="0">
    <w:p w14:paraId="3B8ACC6F" w14:textId="77777777" w:rsidR="007E2E19" w:rsidRDefault="007E2E19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A0588" w14:textId="77777777" w:rsidR="00E57B47" w:rsidRDefault="00E57B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E57B47" w14:paraId="369C6BEE" w14:textId="77777777" w:rsidTr="00911DC7">
      <w:trPr>
        <w:trHeight w:val="432"/>
      </w:trPr>
      <w:tc>
        <w:tcPr>
          <w:tcW w:w="5043" w:type="dxa"/>
          <w:vAlign w:val="bottom"/>
        </w:tcPr>
        <w:p w14:paraId="785B800E" w14:textId="38269730" w:rsidR="00E57B47" w:rsidRPr="00A9256E" w:rsidRDefault="00E57B47" w:rsidP="00E57B47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0966DD">
            <w:rPr>
              <w:noProof/>
            </w:rPr>
            <w:t>15.04.2020</w:t>
          </w:r>
          <w:r>
            <w:fldChar w:fldCharType="end"/>
          </w:r>
        </w:p>
      </w:tc>
      <w:tc>
        <w:tcPr>
          <w:tcW w:w="4752" w:type="dxa"/>
        </w:tcPr>
        <w:p w14:paraId="694C7E76" w14:textId="77777777" w:rsidR="00E57B47" w:rsidRPr="00A9256E" w:rsidRDefault="00E57B47" w:rsidP="00E57B47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58679216" w14:textId="77777777" w:rsidR="00E57B47" w:rsidRDefault="00E57B47" w:rsidP="00E57B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4D2EC916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0966DD">
            <w:rPr>
              <w:noProof/>
            </w:rPr>
            <w:t>15.04.2020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0BF8D" w14:textId="77777777" w:rsidR="007E2E19" w:rsidRDefault="007E2E19" w:rsidP="00254025">
      <w:pPr>
        <w:spacing w:after="0"/>
      </w:pPr>
      <w:r>
        <w:separator/>
      </w:r>
    </w:p>
  </w:footnote>
  <w:footnote w:type="continuationSeparator" w:id="0">
    <w:p w14:paraId="07616F22" w14:textId="77777777" w:rsidR="007E2E19" w:rsidRDefault="007E2E19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19C28" w14:textId="77777777" w:rsidR="00E57B47" w:rsidRDefault="00E57B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F1D41" w14:textId="77777777" w:rsidR="00E57B47" w:rsidRDefault="00E57B4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6DD"/>
    <w:rsid w:val="00096FB2"/>
    <w:rsid w:val="000A4C2A"/>
    <w:rsid w:val="000C4F60"/>
    <w:rsid w:val="000D2BBE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A35E9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35B6A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2E19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1489B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29AC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4AB2"/>
    <w:rsid w:val="00A25DE3"/>
    <w:rsid w:val="00A269CC"/>
    <w:rsid w:val="00A35BCC"/>
    <w:rsid w:val="00A622E4"/>
    <w:rsid w:val="00A737C4"/>
    <w:rsid w:val="00A749FF"/>
    <w:rsid w:val="00A75A7D"/>
    <w:rsid w:val="00A822AE"/>
    <w:rsid w:val="00A9040A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22AF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65093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36FD3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761FD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57B47"/>
    <w:rsid w:val="00E60329"/>
    <w:rsid w:val="00E62295"/>
    <w:rsid w:val="00E63F56"/>
    <w:rsid w:val="00E713AB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653C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050A7D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8A6880"/>
    <w:rsid w:val="009A68DE"/>
    <w:rsid w:val="00AD6C85"/>
    <w:rsid w:val="00B23237"/>
    <w:rsid w:val="00BA4A8B"/>
    <w:rsid w:val="00C21FC6"/>
    <w:rsid w:val="00C433D4"/>
    <w:rsid w:val="00D03F7F"/>
    <w:rsid w:val="00D25CE5"/>
    <w:rsid w:val="00DF3228"/>
    <w:rsid w:val="00E25B09"/>
    <w:rsid w:val="00EB45B1"/>
    <w:rsid w:val="00F20679"/>
    <w:rsid w:val="00F37FB9"/>
    <w:rsid w:val="00F6189A"/>
    <w:rsid w:val="00FA5FB1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4C4FFE-B14D-48B8-A5BD-5BEC8359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880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2020-04-15T15:13:00Z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